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45F" w:rsidRDefault="008C545F" w:rsidP="008C545F">
      <w:r>
        <w:rPr>
          <w:u w:val="single"/>
        </w:rPr>
        <w:t>Sir Roger LEEK</w:t>
      </w:r>
      <w:r>
        <w:t xml:space="preserve">     (fl.1405-6)</w:t>
      </w:r>
    </w:p>
    <w:p w:rsidR="008C545F" w:rsidRDefault="008C545F" w:rsidP="008C545F"/>
    <w:p w:rsidR="008C545F" w:rsidRDefault="008C545F" w:rsidP="008C545F"/>
    <w:p w:rsidR="008C545F" w:rsidRDefault="008C545F" w:rsidP="008C545F">
      <w:r>
        <w:t xml:space="preserve">         1405-6</w:t>
      </w:r>
      <w:r>
        <w:tab/>
        <w:t xml:space="preserve">Sir Richard </w:t>
      </w:r>
      <w:proofErr w:type="spellStart"/>
      <w:proofErr w:type="gramStart"/>
      <w:r>
        <w:t>Waldgrave</w:t>
      </w:r>
      <w:proofErr w:type="spellEnd"/>
      <w:r>
        <w:t>(</w:t>
      </w:r>
      <w:proofErr w:type="gramEnd"/>
      <w:r>
        <w:t xml:space="preserve">q.v.) granted the manor and advowson of </w:t>
      </w:r>
      <w:proofErr w:type="spellStart"/>
      <w:r>
        <w:t>Polsted</w:t>
      </w:r>
      <w:proofErr w:type="spellEnd"/>
      <w:r>
        <w:t xml:space="preserve">, </w:t>
      </w:r>
    </w:p>
    <w:p w:rsidR="008C545F" w:rsidRDefault="008C545F" w:rsidP="008C545F">
      <w:pPr>
        <w:ind w:left="720" w:firstLine="720"/>
      </w:pPr>
      <w:proofErr w:type="gramStart"/>
      <w:r>
        <w:t>and</w:t>
      </w:r>
      <w:proofErr w:type="gramEnd"/>
      <w:r>
        <w:t xml:space="preserve"> the manor of Newland Hall, Suffolk, to him and Sir Richard</w:t>
      </w:r>
    </w:p>
    <w:p w:rsidR="008C545F" w:rsidRDefault="008C545F" w:rsidP="008C545F">
      <w:pPr>
        <w:ind w:left="1440"/>
      </w:pPr>
      <w:proofErr w:type="spellStart"/>
      <w:proofErr w:type="gramStart"/>
      <w:r>
        <w:t>Waldgrave</w:t>
      </w:r>
      <w:proofErr w:type="spellEnd"/>
      <w:r>
        <w:t>(</w:t>
      </w:r>
      <w:proofErr w:type="gramEnd"/>
      <w:r>
        <w:t>q.v.).</w:t>
      </w:r>
    </w:p>
    <w:p w:rsidR="008C545F" w:rsidRDefault="008C545F" w:rsidP="008C545F">
      <w:pPr>
        <w:pStyle w:val="NoSpacing"/>
        <w:ind w:left="720" w:firstLine="720"/>
      </w:pP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8C545F" w:rsidRDefault="008C545F" w:rsidP="008C545F">
      <w:pPr>
        <w:ind w:left="720" w:firstLine="720"/>
      </w:pPr>
      <w:proofErr w:type="gramStart"/>
      <w:r>
        <w:t>vol.10</w:t>
      </w:r>
      <w:proofErr w:type="gramEnd"/>
      <w:r>
        <w:t xml:space="preserve"> pp.464-7 Francis </w:t>
      </w:r>
      <w:proofErr w:type="spellStart"/>
      <w:r>
        <w:t>Blomefield</w:t>
      </w:r>
      <w:proofErr w:type="spellEnd"/>
      <w:r>
        <w:t>)</w:t>
      </w:r>
    </w:p>
    <w:p w:rsidR="008C545F" w:rsidRDefault="008C545F" w:rsidP="008C545F"/>
    <w:p w:rsidR="008C545F" w:rsidRDefault="008C545F" w:rsidP="008C545F"/>
    <w:p w:rsidR="008C545F" w:rsidRDefault="008C545F" w:rsidP="008C545F">
      <w:r>
        <w:t>24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45F" w:rsidRDefault="008C545F" w:rsidP="00920DE3">
      <w:r>
        <w:separator/>
      </w:r>
    </w:p>
  </w:endnote>
  <w:endnote w:type="continuationSeparator" w:id="0">
    <w:p w:rsidR="008C545F" w:rsidRDefault="008C545F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45F" w:rsidRDefault="008C545F" w:rsidP="00920DE3">
      <w:r>
        <w:separator/>
      </w:r>
    </w:p>
  </w:footnote>
  <w:footnote w:type="continuationSeparator" w:id="0">
    <w:p w:rsidR="008C545F" w:rsidRDefault="008C545F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45F"/>
    <w:rsid w:val="00120749"/>
    <w:rsid w:val="00624CAE"/>
    <w:rsid w:val="008C545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4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4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2015-08-13T18:52:00Z</dcterms:created>
  <dcterms:modified xsi:type="dcterms:W3CDTF">2015-08-13T18:52:00Z</dcterms:modified>
</cp:coreProperties>
</file>